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AEC" w:rsidRPr="007B7AEC" w:rsidRDefault="001224B4" w:rsidP="007B7AEC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（</w:t>
      </w:r>
      <w:r w:rsidR="007B7AEC" w:rsidRPr="007B7AEC">
        <w:rPr>
          <w:rFonts w:ascii="ＭＳ ゴシック" w:eastAsia="ＭＳ ゴシック" w:hAnsi="ＭＳ ゴシック" w:hint="eastAsia"/>
          <w:sz w:val="22"/>
          <w:szCs w:val="22"/>
        </w:rPr>
        <w:t>参考様式</w:t>
      </w:r>
      <w:r w:rsidR="0000688F">
        <w:rPr>
          <w:rFonts w:ascii="ＭＳ ゴシック" w:eastAsia="ＭＳ ゴシック" w:hAnsi="ＭＳ ゴシック" w:hint="eastAsia"/>
          <w:sz w:val="22"/>
          <w:szCs w:val="22"/>
        </w:rPr>
        <w:t>19</w:t>
      </w:r>
      <w:r>
        <w:rPr>
          <w:rFonts w:ascii="ＭＳ ゴシック" w:eastAsia="ＭＳ ゴシック" w:hAnsi="ＭＳ ゴシック" w:hint="eastAsia"/>
          <w:sz w:val="22"/>
          <w:szCs w:val="22"/>
        </w:rPr>
        <w:t>）</w:t>
      </w:r>
    </w:p>
    <w:p w:rsidR="00C15DA3" w:rsidRDefault="00AC76DB" w:rsidP="002D0544">
      <w:pPr>
        <w:jc w:val="center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</w:rPr>
        <w:t>障害児通所支援</w:t>
      </w:r>
      <w:r w:rsidRPr="00FD0D00">
        <w:rPr>
          <w:rFonts w:ascii="ＭＳ ゴシック" w:eastAsia="ＭＳ ゴシック" w:hAnsi="ＭＳ ゴシック" w:hint="eastAsia"/>
        </w:rPr>
        <w:t>事業所の申請調書</w:t>
      </w:r>
      <w:r w:rsidR="002249CB" w:rsidRPr="00FD0D00">
        <w:rPr>
          <w:rFonts w:ascii="ＭＳ ゴシック" w:eastAsia="ＭＳ ゴシック" w:hAnsi="ＭＳ ゴシック" w:hint="eastAsia"/>
        </w:rPr>
        <w:t xml:space="preserve">　　　　　　　　　　　　　　　　　　　　　</w:t>
      </w:r>
    </w:p>
    <w:p w:rsidR="009E4A6E" w:rsidRPr="00573455" w:rsidRDefault="009E4A6E" w:rsidP="009E4A6E">
      <w:pPr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</w:t>
      </w:r>
      <w:r w:rsidR="00573455">
        <w:rPr>
          <w:rFonts w:ascii="ＭＳ ゴシック" w:eastAsia="ＭＳ ゴシック" w:hAnsi="ＭＳ ゴシック" w:hint="eastAsia"/>
          <w:sz w:val="20"/>
          <w:szCs w:val="20"/>
        </w:rPr>
        <w:t>２ページ目の注意事項を確認し、本書を記入してください。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2310"/>
        <w:gridCol w:w="6946"/>
      </w:tblGrid>
      <w:tr w:rsidR="00FD0D00" w:rsidRPr="00FD0D00" w:rsidTr="00D22EE9">
        <w:tc>
          <w:tcPr>
            <w:tcW w:w="2868" w:type="dxa"/>
            <w:gridSpan w:val="2"/>
            <w:vAlign w:val="center"/>
          </w:tcPr>
          <w:p w:rsidR="00A4321A" w:rsidRPr="00FD0D00" w:rsidRDefault="003A0E47" w:rsidP="003A0E47">
            <w:pPr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</w:rPr>
              <w:t>①</w:t>
            </w:r>
            <w:r w:rsidR="00C15DA3" w:rsidRPr="00FD0D00">
              <w:rPr>
                <w:rFonts w:ascii="ＭＳ ゴシック" w:eastAsia="ＭＳ ゴシック" w:hAnsi="ＭＳ ゴシック" w:hint="eastAsia"/>
              </w:rPr>
              <w:t>法人</w:t>
            </w:r>
            <w:r w:rsidR="0031046F" w:rsidRPr="00FD0D00">
              <w:rPr>
                <w:rFonts w:ascii="ＭＳ ゴシック" w:eastAsia="ＭＳ ゴシック" w:hAnsi="ＭＳ ゴシック" w:hint="eastAsia"/>
              </w:rPr>
              <w:t>の名称</w:t>
            </w:r>
          </w:p>
        </w:tc>
        <w:tc>
          <w:tcPr>
            <w:tcW w:w="6946" w:type="dxa"/>
          </w:tcPr>
          <w:p w:rsidR="003A0E47" w:rsidRPr="00FD0D00" w:rsidRDefault="003A0E47" w:rsidP="0031046F">
            <w:pPr>
              <w:rPr>
                <w:rFonts w:ascii="ＭＳ ゴシック" w:eastAsia="ＭＳ ゴシック" w:hAnsi="ＭＳ ゴシック"/>
              </w:rPr>
            </w:pPr>
            <w:bookmarkStart w:id="0" w:name="_GoBack"/>
            <w:bookmarkEnd w:id="0"/>
          </w:p>
        </w:tc>
      </w:tr>
      <w:tr w:rsidR="00FD0D00" w:rsidRPr="00FD0D00" w:rsidTr="00D22EE9">
        <w:tc>
          <w:tcPr>
            <w:tcW w:w="2868" w:type="dxa"/>
            <w:gridSpan w:val="2"/>
            <w:vAlign w:val="center"/>
          </w:tcPr>
          <w:p w:rsidR="00A4321A" w:rsidRPr="00FD0D00" w:rsidRDefault="003A0E47" w:rsidP="003A0E47">
            <w:pPr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</w:rPr>
              <w:t>②</w:t>
            </w:r>
            <w:r w:rsidR="00E42A09" w:rsidRPr="00FD0D00">
              <w:rPr>
                <w:rFonts w:ascii="ＭＳ ゴシック" w:eastAsia="ＭＳ ゴシック" w:hAnsi="ＭＳ ゴシック" w:hint="eastAsia"/>
              </w:rPr>
              <w:t>事業所</w:t>
            </w:r>
            <w:r w:rsidR="0031046F" w:rsidRPr="00FD0D00">
              <w:rPr>
                <w:rFonts w:ascii="ＭＳ ゴシック" w:eastAsia="ＭＳ ゴシック" w:hAnsi="ＭＳ ゴシック" w:hint="eastAsia"/>
              </w:rPr>
              <w:t>の名称</w:t>
            </w:r>
          </w:p>
        </w:tc>
        <w:tc>
          <w:tcPr>
            <w:tcW w:w="6946" w:type="dxa"/>
          </w:tcPr>
          <w:p w:rsidR="003A0E47" w:rsidRPr="00FD0D00" w:rsidRDefault="003A0E47" w:rsidP="00C15DA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D0D00" w:rsidRPr="00FD0D00" w:rsidTr="00D22EE9">
        <w:tc>
          <w:tcPr>
            <w:tcW w:w="2868" w:type="dxa"/>
            <w:gridSpan w:val="2"/>
            <w:vAlign w:val="center"/>
          </w:tcPr>
          <w:p w:rsidR="005B6DB2" w:rsidRPr="00FD0D00" w:rsidRDefault="005B6DB2" w:rsidP="003A0E47">
            <w:pPr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</w:rPr>
              <w:t>③事業所の所在地</w:t>
            </w:r>
          </w:p>
        </w:tc>
        <w:tc>
          <w:tcPr>
            <w:tcW w:w="6946" w:type="dxa"/>
          </w:tcPr>
          <w:p w:rsidR="005B6DB2" w:rsidRPr="00FD0D00" w:rsidRDefault="005B6DB2" w:rsidP="00C15DA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D0D00" w:rsidRPr="00FD0D00" w:rsidTr="00D22EE9">
        <w:trPr>
          <w:trHeight w:val="284"/>
        </w:trPr>
        <w:tc>
          <w:tcPr>
            <w:tcW w:w="2868" w:type="dxa"/>
            <w:gridSpan w:val="2"/>
            <w:vAlign w:val="center"/>
          </w:tcPr>
          <w:p w:rsidR="00A4321A" w:rsidRPr="00FD0D00" w:rsidRDefault="005B6DB2" w:rsidP="003A0E47">
            <w:pPr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</w:rPr>
              <w:t>④</w:t>
            </w:r>
            <w:r w:rsidR="0031046F" w:rsidRPr="00FD0D00">
              <w:rPr>
                <w:rFonts w:ascii="ＭＳ ゴシック" w:eastAsia="ＭＳ ゴシック" w:hAnsi="ＭＳ ゴシック" w:hint="eastAsia"/>
              </w:rPr>
              <w:t>利用定員</w:t>
            </w:r>
          </w:p>
        </w:tc>
        <w:tc>
          <w:tcPr>
            <w:tcW w:w="6946" w:type="dxa"/>
            <w:vAlign w:val="center"/>
          </w:tcPr>
          <w:p w:rsidR="003A0E47" w:rsidRPr="00FD0D00" w:rsidRDefault="0031046F" w:rsidP="003A0E47">
            <w:pPr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</w:rPr>
              <w:t xml:space="preserve">　　　　　　　人</w:t>
            </w:r>
          </w:p>
        </w:tc>
      </w:tr>
      <w:tr w:rsidR="00573455" w:rsidRPr="00FD0D00" w:rsidTr="00157013">
        <w:trPr>
          <w:trHeight w:val="4316"/>
        </w:trPr>
        <w:tc>
          <w:tcPr>
            <w:tcW w:w="558" w:type="dxa"/>
            <w:vMerge w:val="restart"/>
            <w:textDirection w:val="tbRlV"/>
          </w:tcPr>
          <w:p w:rsidR="00573455" w:rsidRPr="00FD0D00" w:rsidRDefault="00573455" w:rsidP="00157013">
            <w:pPr>
              <w:ind w:leftChars="47" w:left="113" w:right="113" w:firstLineChars="100" w:firstLine="240"/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</w:rPr>
              <w:t>⑤他法令における必要な要件は全て満たしているか</w:t>
            </w:r>
          </w:p>
        </w:tc>
        <w:tc>
          <w:tcPr>
            <w:tcW w:w="2310" w:type="dxa"/>
          </w:tcPr>
          <w:p w:rsidR="00573455" w:rsidRPr="00FD0D00" w:rsidRDefault="00573455" w:rsidP="00596A93">
            <w:pPr>
              <w:ind w:leftChars="1" w:left="283" w:hangingChars="117" w:hanging="281"/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</w:rPr>
              <w:t>建築基準法</w:t>
            </w:r>
          </w:p>
          <w:p w:rsidR="00573455" w:rsidRPr="00FD0D00" w:rsidRDefault="00573455" w:rsidP="00596A93">
            <w:pPr>
              <w:ind w:leftChars="1" w:left="213" w:hangingChars="117" w:hanging="211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:rsidR="00573455" w:rsidRPr="00FD0D00" w:rsidRDefault="00573455" w:rsidP="00596A93">
            <w:pPr>
              <w:ind w:leftChars="1" w:left="213" w:hangingChars="117" w:hanging="211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D0D00">
              <w:rPr>
                <w:rFonts w:ascii="ＭＳ ゴシック" w:eastAsia="ＭＳ ゴシック" w:hAnsi="ＭＳ ゴシック" w:hint="eastAsia"/>
                <w:sz w:val="18"/>
                <w:szCs w:val="18"/>
              </w:rPr>
              <w:t>確認申請の有無</w:t>
            </w:r>
          </w:p>
          <w:p w:rsidR="00573455" w:rsidRDefault="00573455" w:rsidP="00E10D1C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D0D00">
              <w:rPr>
                <w:rFonts w:ascii="ＭＳ ゴシック" w:eastAsia="ＭＳ ゴシック" w:hAnsi="ＭＳ ゴシック" w:hint="eastAsia"/>
                <w:sz w:val="18"/>
                <w:szCs w:val="18"/>
              </w:rPr>
              <w:t>※建築物を建築する場合は確認申請をする必要がありますが、既設建築物の用途を変更する場合においても、一定の規模以上については、確認申請が必要になります</w:t>
            </w:r>
          </w:p>
          <w:p w:rsidR="00573455" w:rsidRDefault="00573455" w:rsidP="00E10D1C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:rsidR="00573455" w:rsidRPr="00FD0D00" w:rsidRDefault="00573455" w:rsidP="00E10D1C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※新築・増築の場合は検査済証の写し、既存建物で確認申請（用途変更）が必要であった場合は確認済証の写しを添付すること。</w:t>
            </w:r>
          </w:p>
        </w:tc>
        <w:tc>
          <w:tcPr>
            <w:tcW w:w="6946" w:type="dxa"/>
          </w:tcPr>
          <w:p w:rsidR="00573455" w:rsidRPr="003D34CE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EA66919" wp14:editId="711AB860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-1905</wp:posOffset>
                      </wp:positionV>
                      <wp:extent cx="3581400" cy="847725"/>
                      <wp:effectExtent l="0" t="0" r="19050" b="28575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0" cy="84772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B7B86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11" o:spid="_x0000_s1026" type="#_x0000_t185" style="position:absolute;left:0;text-align:left;margin-left:48.15pt;margin-top:-.15pt;width:282pt;height:6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"/>
                  </w:pict>
                </mc:Fallback>
              </mc:AlternateContent>
            </w: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照会先　　部署名　　　　　　　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</w:t>
            </w: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担当者名　　　　　</w:t>
            </w:r>
          </w:p>
          <w:p w:rsidR="00573455" w:rsidRPr="003D34CE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　　電話番号</w:t>
            </w:r>
          </w:p>
          <w:p w:rsidR="00573455" w:rsidRPr="003D34CE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　　照会方法　　来庁・電話・ＦＡＸ・その他（　　）</w:t>
            </w:r>
          </w:p>
          <w:p w:rsidR="00573455" w:rsidRPr="003D34CE" w:rsidRDefault="00AD5CD3" w:rsidP="00461754">
            <w:pPr>
              <w:ind w:firstLineChars="500" w:firstLine="1050"/>
              <w:rPr>
                <w:rFonts w:ascii="ＭＳ ゴシック" w:eastAsia="ＭＳ ゴシック" w:hAnsi="ＭＳ ゴシック"/>
                <w:strike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照会日　令和</w:t>
            </w:r>
            <w:r w:rsidR="00573455"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年　　月　　日</w:t>
            </w:r>
          </w:p>
          <w:p w:rsidR="00573455" w:rsidRPr="003D34CE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>●新築若しくは増築の場合</w:t>
            </w:r>
          </w:p>
          <w:p w:rsidR="00573455" w:rsidRPr="00F34CF2" w:rsidRDefault="00573455" w:rsidP="00461754">
            <w:pPr>
              <w:pStyle w:val="a9"/>
              <w:numPr>
                <w:ilvl w:val="0"/>
                <w:numId w:val="2"/>
              </w:numPr>
              <w:ind w:leftChars="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検査済証の添付あり</w:t>
            </w:r>
          </w:p>
          <w:p w:rsidR="00573455" w:rsidRPr="00F34CF2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>●既存建物の場合</w:t>
            </w:r>
          </w:p>
          <w:p w:rsidR="00573455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□ 確認申請（用途変更）が必要である</w:t>
            </w:r>
          </w:p>
          <w:p w:rsidR="00573455" w:rsidRDefault="00573455" w:rsidP="00461754">
            <w:pPr>
              <w:ind w:firstLineChars="150" w:firstLine="315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確認済証</w:t>
            </w: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>の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写しの添付（確認申請が必要な場合のみ）□あり　□なし　</w:t>
            </w:r>
          </w:p>
          <w:p w:rsidR="00573455" w:rsidRPr="00F34CF2" w:rsidRDefault="00AD5CD3" w:rsidP="00461754">
            <w:pPr>
              <w:ind w:firstLineChars="150" w:firstLine="315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添付なしの場合　→　提出予定日（　令和</w:t>
            </w:r>
            <w:r w:rsidR="00573455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年　　月　　日　）</w:t>
            </w:r>
          </w:p>
          <w:p w:rsidR="00573455" w:rsidRPr="00F34CF2" w:rsidRDefault="00573455" w:rsidP="00461754">
            <w:pPr>
              <w:ind w:firstLineChars="100" w:firstLine="21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>□ 確認申請（用途変更）が不要である</w:t>
            </w:r>
          </w:p>
          <w:p w:rsidR="00573455" w:rsidRPr="00931D61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理由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</w:t>
            </w: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（　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   </w:t>
            </w: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　　　　　　　　　　　　　　　　　）</w:t>
            </w:r>
          </w:p>
        </w:tc>
      </w:tr>
      <w:tr w:rsidR="00573455" w:rsidRPr="00FD0D00" w:rsidTr="00157013">
        <w:trPr>
          <w:trHeight w:val="435"/>
        </w:trPr>
        <w:tc>
          <w:tcPr>
            <w:tcW w:w="558" w:type="dxa"/>
            <w:vMerge/>
          </w:tcPr>
          <w:p w:rsidR="00573455" w:rsidRPr="00FD0D00" w:rsidRDefault="00573455" w:rsidP="00D82928">
            <w:pPr>
              <w:ind w:leftChars="1" w:left="283" w:hangingChars="117" w:hanging="28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10" w:type="dxa"/>
          </w:tcPr>
          <w:p w:rsidR="00573455" w:rsidRPr="00FD0D00" w:rsidRDefault="00573455" w:rsidP="007137E4">
            <w:pPr>
              <w:ind w:leftChars="1" w:left="283" w:hangingChars="117" w:hanging="281"/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</w:rPr>
              <w:t>消防法</w:t>
            </w:r>
          </w:p>
          <w:p w:rsidR="00573455" w:rsidRPr="00FD0D00" w:rsidRDefault="00573455" w:rsidP="00987EC5">
            <w:pPr>
              <w:rPr>
                <w:rFonts w:ascii="ＭＳ ゴシック" w:eastAsia="ＭＳ ゴシック" w:hAnsi="ＭＳ ゴシック"/>
              </w:rPr>
            </w:pPr>
          </w:p>
          <w:p w:rsidR="00573455" w:rsidRPr="00266C34" w:rsidRDefault="00573455" w:rsidP="00544126">
            <w:pPr>
              <w:spacing w:line="240" w:lineRule="atLeast"/>
              <w:rPr>
                <w:rFonts w:ascii="ＭＳ ゴシック" w:eastAsia="ＭＳ ゴシック" w:hAnsi="ＭＳ ゴシック"/>
                <w:sz w:val="18"/>
                <w:szCs w:val="18"/>
                <w:u w:color="FF000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※消防署に提出した防火対象物使用開始届の</w:t>
            </w:r>
            <w:r w:rsidRPr="00544126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写し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（受付印のあるもの）を添付すること</w:t>
            </w:r>
            <w:r w:rsidRPr="00544126">
              <w:rPr>
                <w:rFonts w:ascii="ＭＳ ゴシック" w:eastAsia="ＭＳ ゴシック" w:hAnsi="ＭＳ ゴシック" w:hint="eastAsia"/>
                <w:sz w:val="18"/>
                <w:szCs w:val="18"/>
              </w:rPr>
              <w:t>。</w:t>
            </w:r>
            <w:r w:rsidRPr="00266C34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>（</w:t>
            </w:r>
            <w:r w:rsidRPr="008C5952">
              <w:rPr>
                <w:rFonts w:ascii="ＭＳ ゴシック" w:eastAsia="ＭＳ ゴシック" w:hAnsi="ＭＳ ゴシック" w:hint="eastAsia"/>
                <w:b/>
                <w:sz w:val="18"/>
                <w:szCs w:val="18"/>
                <w:u w:val="single" w:color="FF0000"/>
              </w:rPr>
              <w:t>要件を満たしている場合でも必ず添付が必要になりま</w:t>
            </w:r>
            <w:r w:rsidRPr="00266C34">
              <w:rPr>
                <w:rFonts w:ascii="ＭＳ ゴシック" w:eastAsia="ＭＳ ゴシック" w:hAnsi="ＭＳ ゴシック" w:hint="eastAsia"/>
                <w:b/>
                <w:sz w:val="18"/>
                <w:szCs w:val="18"/>
                <w:u w:val="single" w:color="FF0000"/>
              </w:rPr>
              <w:t>す</w:t>
            </w:r>
            <w:r w:rsidRPr="00266C34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>）</w:t>
            </w:r>
          </w:p>
          <w:p w:rsidR="00573455" w:rsidRPr="00987EC5" w:rsidRDefault="00573455" w:rsidP="00544126">
            <w:pPr>
              <w:spacing w:line="240" w:lineRule="atLeas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946" w:type="dxa"/>
          </w:tcPr>
          <w:p w:rsidR="00573455" w:rsidRPr="003D34CE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95E0F06" wp14:editId="18733246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-1905</wp:posOffset>
                      </wp:positionV>
                      <wp:extent cx="3581400" cy="847725"/>
                      <wp:effectExtent l="0" t="0" r="19050" b="28575"/>
                      <wp:wrapNone/>
                      <wp:docPr id="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0" cy="84772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EDC88" id="AutoShape 11" o:spid="_x0000_s1026" type="#_x0000_t185" style="position:absolute;left:0;text-align:left;margin-left:48.15pt;margin-top:-.15pt;width:282pt;height:6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"/>
                  </w:pict>
                </mc:Fallback>
              </mc:AlternateContent>
            </w: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照会先　　部署名　　　　　　　　　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</w:t>
            </w: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担当者名　　　　　</w:t>
            </w:r>
          </w:p>
          <w:p w:rsidR="00573455" w:rsidRPr="003D34CE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　　電話番号</w:t>
            </w:r>
          </w:p>
          <w:p w:rsidR="00573455" w:rsidRPr="003D34CE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　　照会方法　　来庁・電話・ＦＡＸ・その他（　　）</w:t>
            </w:r>
          </w:p>
          <w:p w:rsidR="00573455" w:rsidRPr="003D34CE" w:rsidRDefault="00AD5CD3" w:rsidP="00461754">
            <w:pPr>
              <w:ind w:firstLineChars="500" w:firstLine="105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照会日　令和</w:t>
            </w:r>
            <w:r w:rsidR="00573455"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年　　月　　日</w:t>
            </w:r>
          </w:p>
          <w:p w:rsidR="00573455" w:rsidRPr="004520E2" w:rsidRDefault="00573455" w:rsidP="00461754">
            <w:pPr>
              <w:ind w:firstLineChars="100" w:firstLine="21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□ 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消防法に規定する設備を備えている</w:t>
            </w:r>
          </w:p>
          <w:p w:rsidR="00573455" w:rsidRPr="00F34CF2" w:rsidRDefault="00573455" w:rsidP="00461754">
            <w:pPr>
              <w:ind w:firstLineChars="100" w:firstLine="21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>□ 消防法に規定する設備が備わっていない</w:t>
            </w:r>
          </w:p>
          <w:p w:rsidR="00573455" w:rsidRPr="00F34CF2" w:rsidRDefault="00573455" w:rsidP="00461754">
            <w:pPr>
              <w:ind w:firstLineChars="150" w:firstLine="315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>不備の内容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</w:t>
            </w: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（　　　　　　　　　　　　　　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</w:t>
            </w: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　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    </w:t>
            </w:r>
            <w:r w:rsidRPr="00F34CF2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）</w:t>
            </w:r>
          </w:p>
          <w:p w:rsidR="00573455" w:rsidRDefault="00573455" w:rsidP="00461754">
            <w:pPr>
              <w:rPr>
                <w:rFonts w:ascii="ＭＳ ゴシック" w:eastAsia="ＭＳ ゴシック" w:hAnsi="ＭＳ ゴシック"/>
                <w:b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●防火対象物使用開始届の写し（押印のあるもの）の添付</w:t>
            </w:r>
            <w:r w:rsidRPr="00266C34">
              <w:rPr>
                <w:rFonts w:ascii="ＭＳ ゴシック" w:eastAsia="ＭＳ ゴシック" w:hAnsi="ＭＳ ゴシック" w:hint="eastAsia"/>
                <w:b/>
                <w:sz w:val="21"/>
                <w:szCs w:val="21"/>
              </w:rPr>
              <w:t>（</w:t>
            </w:r>
            <w:r w:rsidRPr="00266C34">
              <w:rPr>
                <w:rFonts w:ascii="ＭＳ ゴシック" w:eastAsia="ＭＳ ゴシック" w:hAnsi="ＭＳ ゴシック" w:hint="eastAsia"/>
                <w:b/>
                <w:sz w:val="21"/>
                <w:szCs w:val="21"/>
                <w:u w:val="single" w:color="FF0000"/>
              </w:rPr>
              <w:t>必須</w:t>
            </w:r>
            <w:r w:rsidRPr="00266C34">
              <w:rPr>
                <w:rFonts w:ascii="ＭＳ ゴシック" w:eastAsia="ＭＳ ゴシック" w:hAnsi="ＭＳ ゴシック" w:hint="eastAsia"/>
                <w:b/>
                <w:sz w:val="21"/>
                <w:szCs w:val="21"/>
              </w:rPr>
              <w:t>）</w:t>
            </w:r>
          </w:p>
          <w:p w:rsidR="00573455" w:rsidRDefault="00573455" w:rsidP="00461754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 ⇒　□あり　 □なし</w:t>
            </w:r>
          </w:p>
          <w:p w:rsidR="00573455" w:rsidRPr="00F34CF2" w:rsidRDefault="00AD5CD3" w:rsidP="00461754">
            <w:pPr>
              <w:ind w:firstLineChars="150" w:firstLine="315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添付なしの場合　→　提出予定日（　令和</w:t>
            </w:r>
            <w:r w:rsidR="00573455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年　　月　　日　）</w:t>
            </w:r>
          </w:p>
          <w:p w:rsidR="00573455" w:rsidRPr="003D34CE" w:rsidRDefault="00573455" w:rsidP="00461754">
            <w:pPr>
              <w:ind w:firstLineChars="100" w:firstLine="210"/>
              <w:rPr>
                <w:rFonts w:ascii="ＭＳ ゴシック" w:eastAsia="ＭＳ ゴシック" w:hAnsi="ＭＳ ゴシック"/>
                <w:sz w:val="21"/>
                <w:szCs w:val="21"/>
                <w:u w:val="single"/>
              </w:rPr>
            </w:pPr>
          </w:p>
        </w:tc>
      </w:tr>
      <w:tr w:rsidR="00FD0D00" w:rsidRPr="00FD0D00" w:rsidTr="009E4A6E">
        <w:trPr>
          <w:trHeight w:val="3259"/>
        </w:trPr>
        <w:tc>
          <w:tcPr>
            <w:tcW w:w="558" w:type="dxa"/>
            <w:vMerge/>
          </w:tcPr>
          <w:p w:rsidR="002368F8" w:rsidRPr="00FD0D00" w:rsidRDefault="002368F8" w:rsidP="00D82928">
            <w:pPr>
              <w:ind w:leftChars="1" w:left="283" w:hangingChars="117" w:hanging="28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10" w:type="dxa"/>
          </w:tcPr>
          <w:p w:rsidR="002368F8" w:rsidRPr="00FD0D00" w:rsidRDefault="002368F8" w:rsidP="00BD5776">
            <w:pPr>
              <w:ind w:leftChars="1" w:left="283" w:hangingChars="117" w:hanging="281"/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</w:rPr>
              <w:t>その他</w:t>
            </w:r>
          </w:p>
          <w:p w:rsidR="002368F8" w:rsidRPr="00FD0D00" w:rsidRDefault="002368F8" w:rsidP="00BD5776">
            <w:pPr>
              <w:rPr>
                <w:rFonts w:ascii="ＭＳ ゴシック" w:eastAsia="ＭＳ ゴシック" w:hAnsi="ＭＳ ゴシック"/>
              </w:rPr>
            </w:pPr>
            <w:r w:rsidRPr="00FD0D00">
              <w:rPr>
                <w:rFonts w:ascii="ＭＳ ゴシック" w:eastAsia="ＭＳ ゴシック" w:hAnsi="ＭＳ ゴシック" w:hint="eastAsia"/>
                <w:sz w:val="18"/>
                <w:szCs w:val="18"/>
              </w:rPr>
              <w:t>□ 該当有</w:t>
            </w:r>
          </w:p>
          <w:p w:rsidR="002368F8" w:rsidRPr="00FD0D00" w:rsidRDefault="002368F8" w:rsidP="00714919">
            <w:pPr>
              <w:ind w:firstLineChars="50" w:firstLine="90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D0D00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法令名：　　　</w:t>
            </w:r>
            <w:r w:rsidR="00714919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　　</w:t>
            </w:r>
          </w:p>
          <w:p w:rsidR="002368F8" w:rsidRPr="00FD0D00" w:rsidRDefault="002368F8" w:rsidP="00BD5776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D0D00">
              <w:rPr>
                <w:rFonts w:ascii="ＭＳ ゴシック" w:eastAsia="ＭＳ ゴシック" w:hAnsi="ＭＳ ゴシック" w:hint="eastAsia"/>
                <w:sz w:val="18"/>
                <w:szCs w:val="18"/>
              </w:rPr>
              <w:t>□ 該当無</w:t>
            </w:r>
          </w:p>
          <w:p w:rsidR="00266C34" w:rsidRPr="00266C34" w:rsidRDefault="003D34CE" w:rsidP="00266C34">
            <w:pPr>
              <w:ind w:leftChars="1" w:left="7" w:hangingChars="3" w:hanging="5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※都市計画法における</w:t>
            </w:r>
            <w:r w:rsidR="00266C34">
              <w:rPr>
                <w:rFonts w:ascii="ＭＳ ゴシック" w:eastAsia="ＭＳ ゴシック" w:hAnsi="ＭＳ ゴシック" w:hint="eastAsia"/>
                <w:sz w:val="18"/>
                <w:szCs w:val="18"/>
              </w:rPr>
              <w:t>街化調整区域内の開発許可</w:t>
            </w:r>
            <w:r w:rsidR="00266C34" w:rsidRPr="00266C34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>（</w:t>
            </w:r>
            <w:r w:rsidR="00266C34" w:rsidRPr="00266C34">
              <w:rPr>
                <w:rFonts w:ascii="ＭＳ ゴシック" w:eastAsia="ＭＳ ゴシック" w:hAnsi="ＭＳ ゴシック" w:hint="eastAsia"/>
                <w:b/>
                <w:sz w:val="18"/>
                <w:szCs w:val="18"/>
                <w:u w:val="single" w:color="FF0000"/>
              </w:rPr>
              <w:t>確認必須</w:t>
            </w:r>
            <w:r w:rsidR="00266C34" w:rsidRPr="00266C34">
              <w:rPr>
                <w:rFonts w:ascii="ＭＳ ゴシック" w:eastAsia="ＭＳ ゴシック" w:hAnsi="ＭＳ ゴシック" w:hint="eastAsia"/>
                <w:b/>
                <w:sz w:val="18"/>
                <w:szCs w:val="18"/>
              </w:rPr>
              <w:t>）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、</w:t>
            </w:r>
            <w:r w:rsidR="00266C34">
              <w:rPr>
                <w:rFonts w:ascii="ＭＳ ゴシック" w:eastAsia="ＭＳ ゴシック" w:hAnsi="ＭＳ ゴシック" w:hint="eastAsia"/>
                <w:sz w:val="18"/>
                <w:szCs w:val="18"/>
              </w:rPr>
              <w:t>及び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開所にあたり他法令</w:t>
            </w:r>
            <w:r w:rsidR="00714919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の要件を満たす必要がある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場合は</w:t>
            </w:r>
            <w:r w:rsidR="00714919">
              <w:rPr>
                <w:rFonts w:ascii="ＭＳ ゴシック" w:eastAsia="ＭＳ ゴシック" w:hAnsi="ＭＳ ゴシック" w:hint="eastAsia"/>
                <w:sz w:val="18"/>
                <w:szCs w:val="18"/>
              </w:rPr>
              <w:t>該当有とし、詳細を記載してください。</w:t>
            </w:r>
          </w:p>
        </w:tc>
        <w:tc>
          <w:tcPr>
            <w:tcW w:w="6946" w:type="dxa"/>
          </w:tcPr>
          <w:p w:rsidR="00573455" w:rsidRPr="003D34CE" w:rsidRDefault="00573455" w:rsidP="00573455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3F683F2" wp14:editId="1330B8E1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-1905</wp:posOffset>
                      </wp:positionV>
                      <wp:extent cx="3581400" cy="847725"/>
                      <wp:effectExtent l="0" t="0" r="19050" b="28575"/>
                      <wp:wrapNone/>
                      <wp:docPr id="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0" cy="84772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A93C84" id="AutoShape 11" o:spid="_x0000_s1026" type="#_x0000_t185" style="position:absolute;left:0;text-align:left;margin-left:48.15pt;margin-top:-.15pt;width:282pt;height:6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"/>
                  </w:pict>
                </mc:Fallback>
              </mc:AlternateContent>
            </w: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照会先　　部署名　　　　　　　　　担当者名　　　　　</w:t>
            </w:r>
          </w:p>
          <w:p w:rsidR="00573455" w:rsidRPr="003D34CE" w:rsidRDefault="00573455" w:rsidP="00573455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　　電話番号</w:t>
            </w:r>
          </w:p>
          <w:p w:rsidR="00573455" w:rsidRPr="003D34CE" w:rsidRDefault="00573455" w:rsidP="00573455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　　　照会方法　　来庁・電話・ＦＡＸ・その他（　　）</w:t>
            </w:r>
          </w:p>
          <w:p w:rsidR="00573455" w:rsidRPr="003D34CE" w:rsidRDefault="00AD5CD3" w:rsidP="00573455">
            <w:pPr>
              <w:ind w:firstLineChars="500" w:firstLine="1050"/>
              <w:rPr>
                <w:rFonts w:ascii="ＭＳ ゴシック" w:eastAsia="ＭＳ ゴシック" w:hAnsi="ＭＳ ゴシック"/>
                <w:strike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照会日　令和</w:t>
            </w:r>
            <w:r w:rsidR="00573455"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年　　月　　日</w:t>
            </w:r>
          </w:p>
          <w:p w:rsidR="00573455" w:rsidRPr="003D34CE" w:rsidRDefault="00573455" w:rsidP="00573455">
            <w:pPr>
              <w:ind w:firstLineChars="100" w:firstLine="21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□ 要件を満たしている　</w:t>
            </w:r>
          </w:p>
          <w:p w:rsidR="00573455" w:rsidRPr="003D34CE" w:rsidRDefault="00573455" w:rsidP="00573455">
            <w:pPr>
              <w:ind w:firstLineChars="100" w:firstLine="21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3D34CE">
              <w:rPr>
                <w:rFonts w:ascii="ＭＳ ゴシック" w:eastAsia="ＭＳ ゴシック" w:hAnsi="ＭＳ ゴシック" w:hint="eastAsia"/>
                <w:sz w:val="21"/>
                <w:szCs w:val="21"/>
              </w:rPr>
              <w:t>□ 要件を満たしていない</w:t>
            </w:r>
          </w:p>
          <w:p w:rsidR="00573455" w:rsidRPr="003D34CE" w:rsidRDefault="00573455" w:rsidP="00573455">
            <w:pPr>
              <w:ind w:firstLineChars="150" w:firstLine="315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F313AAC" wp14:editId="2EA4B566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-1905</wp:posOffset>
                      </wp:positionV>
                      <wp:extent cx="2867025" cy="361950"/>
                      <wp:effectExtent l="0" t="0" r="28575" b="19050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7025" cy="36195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172F7C" id="大かっこ 5" o:spid="_x0000_s1026" type="#_x0000_t185" style="position:absolute;left:0;text-align:left;margin-left:111.9pt;margin-top:-.15pt;width:225.75pt;height:28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" strokecolor="#0d0d0d"/>
                  </w:pict>
                </mc:Fallback>
              </mc:AlternateConten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満たしていない内容　</w:t>
            </w:r>
          </w:p>
          <w:p w:rsidR="00573455" w:rsidRPr="00266C34" w:rsidRDefault="00573455" w:rsidP="00573455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  <w:p w:rsidR="00573455" w:rsidRDefault="00573455" w:rsidP="00573455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●証明書類の写しの添付（該当有の場合のみ）  □あり　□なし</w:t>
            </w:r>
          </w:p>
          <w:p w:rsidR="00573455" w:rsidRPr="00F34CF2" w:rsidRDefault="00AD5CD3" w:rsidP="00573455">
            <w:pPr>
              <w:ind w:firstLineChars="150" w:firstLine="315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添付なしの場合　→　提出予定日（　令和</w:t>
            </w:r>
            <w:r w:rsidR="00573455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　年　　月　　日　）</w:t>
            </w:r>
          </w:p>
          <w:p w:rsidR="00266C34" w:rsidRPr="00573455" w:rsidRDefault="00266C34" w:rsidP="00573455">
            <w:pPr>
              <w:ind w:firstLineChars="100" w:firstLine="240"/>
              <w:rPr>
                <w:rFonts w:ascii="ＭＳ ゴシック" w:eastAsia="ＭＳ ゴシック" w:hAnsi="ＭＳ ゴシック"/>
              </w:rPr>
            </w:pPr>
          </w:p>
        </w:tc>
      </w:tr>
    </w:tbl>
    <w:p w:rsidR="00C15DA3" w:rsidRPr="00FD0D00" w:rsidRDefault="00AD5CD3" w:rsidP="003A0E47">
      <w:pPr>
        <w:ind w:leftChars="1653" w:left="3967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C15DA3" w:rsidRPr="00FD0D00">
        <w:rPr>
          <w:rFonts w:ascii="ＭＳ ゴシック" w:eastAsia="ＭＳ ゴシック" w:hAnsi="ＭＳ ゴシック" w:hint="eastAsia"/>
        </w:rPr>
        <w:t xml:space="preserve">　　年　　月　　日</w:t>
      </w:r>
    </w:p>
    <w:p w:rsidR="00396B00" w:rsidRPr="00FD0D00" w:rsidRDefault="00396B00" w:rsidP="003A0E47">
      <w:pPr>
        <w:ind w:leftChars="1653" w:left="3967"/>
        <w:rPr>
          <w:rFonts w:ascii="ＭＳ ゴシック" w:eastAsia="ＭＳ ゴシック" w:hAnsi="ＭＳ ゴシック"/>
          <w:u w:val="single"/>
        </w:rPr>
      </w:pPr>
      <w:r w:rsidRPr="00FD0D00">
        <w:rPr>
          <w:rFonts w:ascii="ＭＳ ゴシック" w:eastAsia="ＭＳ ゴシック" w:hAnsi="ＭＳ ゴシック" w:hint="eastAsia"/>
          <w:u w:val="single"/>
        </w:rPr>
        <w:t xml:space="preserve">法人名　　　　　　　　　　　　　　　　　　　　　</w:t>
      </w:r>
    </w:p>
    <w:p w:rsidR="00C168FA" w:rsidRPr="00ED125A" w:rsidRDefault="00396B00" w:rsidP="00ED125A">
      <w:pPr>
        <w:ind w:leftChars="1653" w:left="3967"/>
        <w:rPr>
          <w:u w:val="single"/>
        </w:rPr>
      </w:pPr>
      <w:r w:rsidRPr="00FD0D00">
        <w:rPr>
          <w:rFonts w:ascii="ＭＳ ゴシック" w:eastAsia="ＭＳ ゴシック" w:hAnsi="ＭＳ ゴシック" w:hint="eastAsia"/>
          <w:u w:val="single"/>
        </w:rPr>
        <w:t>代表者</w:t>
      </w:r>
      <w:r w:rsidR="003A0E47" w:rsidRPr="00FD0D00">
        <w:rPr>
          <w:rFonts w:ascii="ＭＳ ゴシック" w:eastAsia="ＭＳ ゴシック" w:hAnsi="ＭＳ ゴシック" w:hint="eastAsia"/>
          <w:u w:val="single"/>
        </w:rPr>
        <w:t xml:space="preserve">　職・氏</w:t>
      </w:r>
      <w:r w:rsidR="00C15DA3" w:rsidRPr="00FD0D00">
        <w:rPr>
          <w:rFonts w:ascii="ＭＳ ゴシック" w:eastAsia="ＭＳ ゴシック" w:hAnsi="ＭＳ ゴシック" w:hint="eastAsia"/>
          <w:u w:val="single"/>
        </w:rPr>
        <w:t xml:space="preserve">名　</w:t>
      </w:r>
      <w:r w:rsidR="003A0E47" w:rsidRPr="00FD0D00">
        <w:rPr>
          <w:rFonts w:ascii="ＭＳ ゴシック" w:eastAsia="ＭＳ ゴシック" w:hAnsi="ＭＳ ゴシック" w:hint="eastAsia"/>
          <w:u w:val="single"/>
        </w:rPr>
        <w:t xml:space="preserve">　　</w:t>
      </w:r>
      <w:r w:rsidR="00C15DA3" w:rsidRPr="00FD0D00">
        <w:rPr>
          <w:rFonts w:ascii="ＭＳ ゴシック" w:eastAsia="ＭＳ ゴシック" w:hAnsi="ＭＳ ゴシック" w:hint="eastAsia"/>
          <w:u w:val="single"/>
        </w:rPr>
        <w:t xml:space="preserve">　　　　　　　　　　　</w:t>
      </w:r>
      <w:r w:rsidR="00877C08">
        <w:rPr>
          <w:rFonts w:hint="eastAsia"/>
          <w:u w:val="single"/>
        </w:rPr>
        <w:t xml:space="preserve">　</w:t>
      </w:r>
      <w:r w:rsidRPr="00FD0D00">
        <w:rPr>
          <w:rFonts w:hint="eastAsia"/>
          <w:u w:val="single"/>
        </w:rPr>
        <w:t xml:space="preserve">　</w:t>
      </w:r>
    </w:p>
    <w:p w:rsidR="00573455" w:rsidRPr="003629D5" w:rsidRDefault="00573455" w:rsidP="00573455">
      <w:pPr>
        <w:ind w:leftChars="60" w:left="6541" w:hangingChars="1593" w:hanging="6397"/>
        <w:jc w:val="center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3629D5">
        <w:rPr>
          <w:rFonts w:asciiTheme="majorEastAsia" w:eastAsiaTheme="majorEastAsia" w:hAnsiTheme="majorEastAsia" w:hint="eastAsia"/>
          <w:b/>
          <w:color w:val="000000" w:themeColor="text1"/>
          <w:sz w:val="40"/>
          <w:szCs w:val="40"/>
          <w:u w:val="thick" w:color="FF0000"/>
        </w:rPr>
        <w:lastRenderedPageBreak/>
        <w:t>注意事項</w:t>
      </w:r>
      <w:r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（※必ず確認してください！）</w:t>
      </w:r>
    </w:p>
    <w:p w:rsidR="00573455" w:rsidRPr="00573455" w:rsidRDefault="00573455" w:rsidP="00573455">
      <w:pPr>
        <w:rPr>
          <w:rFonts w:ascii="ＭＳ ゴシック" w:eastAsia="ＭＳ ゴシック" w:hAnsi="ＭＳ ゴシック"/>
        </w:rPr>
      </w:pPr>
      <w:r w:rsidRPr="00573455">
        <w:rPr>
          <w:rFonts w:ascii="ＭＳ ゴシック" w:eastAsia="ＭＳ ゴシック" w:hAnsi="ＭＳ ゴシック" w:hint="eastAsia"/>
        </w:rPr>
        <w:t>※</w:t>
      </w:r>
      <w:r>
        <w:rPr>
          <w:rFonts w:ascii="ＭＳ ゴシック" w:eastAsia="ＭＳ ゴシック" w:hAnsi="ＭＳ ゴシック" w:hint="eastAsia"/>
        </w:rPr>
        <w:t xml:space="preserve">　</w:t>
      </w:r>
      <w:r w:rsidRPr="00573455">
        <w:rPr>
          <w:rFonts w:ascii="ＭＳ ゴシック" w:eastAsia="ＭＳ ゴシック" w:hAnsi="ＭＳ ゴシック" w:hint="eastAsia"/>
        </w:rPr>
        <w:t>該当する箇所にチェックを入れ、照会先等の詳細を</w:t>
      </w:r>
      <w:r>
        <w:rPr>
          <w:rFonts w:ascii="ＭＳ ゴシック" w:eastAsia="ＭＳ ゴシック" w:hAnsi="ＭＳ ゴシック" w:hint="eastAsia"/>
        </w:rPr>
        <w:t>必ず全て</w:t>
      </w:r>
      <w:r w:rsidRPr="00573455">
        <w:rPr>
          <w:rFonts w:ascii="ＭＳ ゴシック" w:eastAsia="ＭＳ ゴシック" w:hAnsi="ＭＳ ゴシック" w:hint="eastAsia"/>
        </w:rPr>
        <w:t>記載してください。</w:t>
      </w:r>
    </w:p>
    <w:p w:rsidR="00573455" w:rsidRPr="00573455" w:rsidRDefault="00573455" w:rsidP="00573455">
      <w:pPr>
        <w:rPr>
          <w:rFonts w:ascii="ＭＳ ゴシック" w:eastAsia="ＭＳ ゴシック" w:hAnsi="ＭＳ ゴシック"/>
        </w:rPr>
      </w:pPr>
    </w:p>
    <w:p w:rsidR="00573455" w:rsidRDefault="00573455" w:rsidP="00573455">
      <w:pPr>
        <w:ind w:left="240" w:hangingChars="100" w:hanging="2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　変更届により</w:t>
      </w:r>
      <w:r w:rsidRPr="00C168FA">
        <w:rPr>
          <w:rFonts w:ascii="ＭＳ ゴシック" w:eastAsia="ＭＳ ゴシック" w:hAnsi="ＭＳ ゴシック" w:hint="eastAsia"/>
        </w:rPr>
        <w:t>住所の変更等</w:t>
      </w:r>
      <w:r>
        <w:rPr>
          <w:rFonts w:ascii="ＭＳ ゴシック" w:eastAsia="ＭＳ ゴシック" w:hAnsi="ＭＳ ゴシック" w:hint="eastAsia"/>
        </w:rPr>
        <w:t>を行う場合は、</w:t>
      </w:r>
      <w:r w:rsidRPr="005507CE">
        <w:rPr>
          <w:rFonts w:ascii="ＭＳ ゴシック" w:eastAsia="ＭＳ ゴシック" w:hAnsi="ＭＳ ゴシック" w:hint="eastAsia"/>
          <w:color w:val="000000" w:themeColor="text1"/>
          <w:u w:val="thick" w:color="FF0000"/>
        </w:rPr>
        <w:t>全ての要件を満たしてから</w:t>
      </w:r>
      <w:r>
        <w:rPr>
          <w:rFonts w:ascii="ＭＳ ゴシック" w:eastAsia="ＭＳ ゴシック" w:hAnsi="ＭＳ ゴシック" w:hint="eastAsia"/>
        </w:rPr>
        <w:t>変更してください。要件を満たしていない場合は届出の受理はできません。</w:t>
      </w:r>
    </w:p>
    <w:p w:rsidR="00573455" w:rsidRDefault="00573455" w:rsidP="00573455">
      <w:pPr>
        <w:ind w:leftChars="100" w:left="2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 w:hint="eastAsia"/>
          <w:color w:val="000000" w:themeColor="text1"/>
          <w:u w:val="thick" w:color="FF0000"/>
        </w:rPr>
        <w:t>添付書類に関しても届出時に</w:t>
      </w:r>
      <w:r w:rsidRPr="005507CE">
        <w:rPr>
          <w:rFonts w:ascii="ＭＳ ゴシック" w:eastAsia="ＭＳ ゴシック" w:hAnsi="ＭＳ ゴシック" w:hint="eastAsia"/>
          <w:color w:val="000000" w:themeColor="text1"/>
          <w:u w:val="thick" w:color="FF0000"/>
        </w:rPr>
        <w:t>必要になります</w:t>
      </w:r>
      <w:r>
        <w:rPr>
          <w:rFonts w:ascii="ＭＳ ゴシック" w:eastAsia="ＭＳ ゴシック" w:hAnsi="ＭＳ ゴシック" w:hint="eastAsia"/>
        </w:rPr>
        <w:t>）</w:t>
      </w:r>
    </w:p>
    <w:p w:rsidR="00573455" w:rsidRDefault="00573455" w:rsidP="00573455">
      <w:pPr>
        <w:ind w:left="240" w:hangingChars="100" w:hanging="240"/>
        <w:rPr>
          <w:rFonts w:ascii="ＭＳ ゴシック" w:eastAsia="ＭＳ ゴシック" w:hAnsi="ＭＳ ゴシック"/>
        </w:rPr>
      </w:pPr>
    </w:p>
    <w:p w:rsidR="00573455" w:rsidRDefault="00573455" w:rsidP="00573455">
      <w:pPr>
        <w:ind w:left="240" w:hangingChars="100" w:hanging="2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※　</w:t>
      </w:r>
      <w:r w:rsidRPr="005507CE">
        <w:rPr>
          <w:rFonts w:ascii="ＭＳ ゴシック" w:eastAsia="ＭＳ ゴシック" w:hAnsi="ＭＳ ゴシック" w:hint="eastAsia"/>
          <w:color w:val="000000" w:themeColor="text1"/>
          <w:u w:val="thick" w:color="FF0000"/>
        </w:rPr>
        <w:t>開所予定月の</w:t>
      </w:r>
      <w:r w:rsidR="005D5D97">
        <w:rPr>
          <w:rFonts w:ascii="ＭＳ ゴシック" w:eastAsia="ＭＳ ゴシック" w:hAnsi="ＭＳ ゴシック" w:hint="eastAsia"/>
          <w:color w:val="000000" w:themeColor="text1"/>
          <w:u w:val="thick" w:color="FF0000"/>
        </w:rPr>
        <w:t>前々月末</w:t>
      </w:r>
      <w:r w:rsidRPr="005507CE">
        <w:rPr>
          <w:rFonts w:ascii="ＭＳ ゴシック" w:eastAsia="ＭＳ ゴシック" w:hAnsi="ＭＳ ゴシック" w:hint="eastAsia"/>
          <w:color w:val="000000" w:themeColor="text1"/>
          <w:u w:val="thick" w:color="FF0000"/>
        </w:rPr>
        <w:t>が</w:t>
      </w:r>
      <w:r>
        <w:rPr>
          <w:rFonts w:ascii="ＭＳ ゴシック" w:eastAsia="ＭＳ ゴシック" w:hAnsi="ＭＳ ゴシック" w:hint="eastAsia"/>
          <w:color w:val="000000" w:themeColor="text1"/>
          <w:u w:val="thick" w:color="FF0000"/>
        </w:rPr>
        <w:t>提出</w:t>
      </w:r>
      <w:r w:rsidRPr="005507CE">
        <w:rPr>
          <w:rFonts w:ascii="ＭＳ ゴシック" w:eastAsia="ＭＳ ゴシック" w:hAnsi="ＭＳ ゴシック" w:hint="eastAsia"/>
          <w:color w:val="000000" w:themeColor="text1"/>
          <w:u w:val="thick" w:color="FF0000"/>
        </w:rPr>
        <w:t>期限</w:t>
      </w:r>
      <w:r>
        <w:rPr>
          <w:rFonts w:ascii="ＭＳ ゴシック" w:eastAsia="ＭＳ ゴシック" w:hAnsi="ＭＳ ゴシック" w:hint="eastAsia"/>
        </w:rPr>
        <w:t>となります。（提出</w:t>
      </w:r>
      <w:r w:rsidR="00112AC6">
        <w:rPr>
          <w:rFonts w:ascii="ＭＳ ゴシック" w:eastAsia="ＭＳ ゴシック" w:hAnsi="ＭＳ ゴシック" w:hint="eastAsia"/>
        </w:rPr>
        <w:t>が間に合わない</w:t>
      </w:r>
      <w:r>
        <w:rPr>
          <w:rFonts w:ascii="ＭＳ ゴシック" w:eastAsia="ＭＳ ゴシック" w:hAnsi="ＭＳ ゴシック" w:hint="eastAsia"/>
        </w:rPr>
        <w:t>場合に</w:t>
      </w:r>
      <w:r w:rsidR="00112AC6">
        <w:rPr>
          <w:rFonts w:ascii="ＭＳ ゴシック" w:eastAsia="ＭＳ ゴシック" w:hAnsi="ＭＳ ゴシック" w:hint="eastAsia"/>
        </w:rPr>
        <w:t>は</w:t>
      </w:r>
      <w:r>
        <w:rPr>
          <w:rFonts w:ascii="ＭＳ ゴシック" w:eastAsia="ＭＳ ゴシック" w:hAnsi="ＭＳ ゴシック" w:hint="eastAsia"/>
        </w:rPr>
        <w:t>指定はできません。）</w:t>
      </w:r>
    </w:p>
    <w:p w:rsidR="00573455" w:rsidRPr="006E630F" w:rsidRDefault="00573455" w:rsidP="00573455">
      <w:pPr>
        <w:rPr>
          <w:rFonts w:ascii="ＭＳ ゴシック" w:eastAsia="ＭＳ ゴシック" w:hAnsi="ＭＳ ゴシック"/>
        </w:rPr>
      </w:pPr>
    </w:p>
    <w:p w:rsidR="006E630F" w:rsidRPr="006E630F" w:rsidRDefault="006E630F" w:rsidP="00573455">
      <w:pPr>
        <w:jc w:val="left"/>
        <w:rPr>
          <w:rFonts w:ascii="ＭＳ ゴシック" w:eastAsia="ＭＳ ゴシック" w:hAnsi="ＭＳ ゴシック"/>
        </w:rPr>
      </w:pPr>
    </w:p>
    <w:sectPr w:rsidR="006E630F" w:rsidRPr="006E630F" w:rsidSect="001113F8">
      <w:pgSz w:w="11906" w:h="16838" w:code="9"/>
      <w:pgMar w:top="851" w:right="1134" w:bottom="737" w:left="1134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FC4" w:rsidRDefault="00714FC4" w:rsidP="00F72F29">
      <w:r>
        <w:separator/>
      </w:r>
    </w:p>
  </w:endnote>
  <w:endnote w:type="continuationSeparator" w:id="0">
    <w:p w:rsidR="00714FC4" w:rsidRDefault="00714FC4" w:rsidP="00F7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FC4" w:rsidRDefault="00714FC4" w:rsidP="00F72F29">
      <w:r>
        <w:separator/>
      </w:r>
    </w:p>
  </w:footnote>
  <w:footnote w:type="continuationSeparator" w:id="0">
    <w:p w:rsidR="00714FC4" w:rsidRDefault="00714FC4" w:rsidP="00F72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357AA"/>
    <w:multiLevelType w:val="hybridMultilevel"/>
    <w:tmpl w:val="10388D72"/>
    <w:lvl w:ilvl="0" w:tplc="60647042">
      <w:start w:val="10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DE0681"/>
    <w:multiLevelType w:val="hybridMultilevel"/>
    <w:tmpl w:val="8DF20426"/>
    <w:lvl w:ilvl="0" w:tplc="5A2A8BA4">
      <w:numFmt w:val="bullet"/>
      <w:lvlText w:val="□"/>
      <w:lvlJc w:val="left"/>
      <w:pPr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68"/>
  <w:displayHorizontalDrawingGridEvery w:val="0"/>
  <w:displayVerticalDrawingGridEvery w:val="2"/>
  <w:characterSpacingControl w:val="compressPunctuation"/>
  <w:hdrShapeDefaults>
    <o:shapedefaults v:ext="edit" spidmax="12289" style="mso-position-horizontal:center;mso-width-relative:margin;mso-height-relative:margin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2C4"/>
    <w:rsid w:val="0000688F"/>
    <w:rsid w:val="00007DD9"/>
    <w:rsid w:val="00012993"/>
    <w:rsid w:val="00013622"/>
    <w:rsid w:val="00092CDE"/>
    <w:rsid w:val="000A0DED"/>
    <w:rsid w:val="000D52ED"/>
    <w:rsid w:val="000E18D3"/>
    <w:rsid w:val="001113F8"/>
    <w:rsid w:val="00112AC6"/>
    <w:rsid w:val="00114737"/>
    <w:rsid w:val="001224B4"/>
    <w:rsid w:val="001239AE"/>
    <w:rsid w:val="0015171D"/>
    <w:rsid w:val="0015233C"/>
    <w:rsid w:val="00156D9A"/>
    <w:rsid w:val="00157013"/>
    <w:rsid w:val="001A1723"/>
    <w:rsid w:val="001A1BD2"/>
    <w:rsid w:val="001D5EB4"/>
    <w:rsid w:val="001E4C2E"/>
    <w:rsid w:val="001E5ACD"/>
    <w:rsid w:val="001E7288"/>
    <w:rsid w:val="00215CE0"/>
    <w:rsid w:val="002222C4"/>
    <w:rsid w:val="002249CB"/>
    <w:rsid w:val="00233CB1"/>
    <w:rsid w:val="00235071"/>
    <w:rsid w:val="002368F8"/>
    <w:rsid w:val="00266C34"/>
    <w:rsid w:val="002C7CAF"/>
    <w:rsid w:val="002D0544"/>
    <w:rsid w:val="002D2272"/>
    <w:rsid w:val="002E5BED"/>
    <w:rsid w:val="0031046F"/>
    <w:rsid w:val="0034711E"/>
    <w:rsid w:val="00394A95"/>
    <w:rsid w:val="00396B00"/>
    <w:rsid w:val="00396ED1"/>
    <w:rsid w:val="003A0E47"/>
    <w:rsid w:val="003B552E"/>
    <w:rsid w:val="003D34CE"/>
    <w:rsid w:val="004167AA"/>
    <w:rsid w:val="00431D81"/>
    <w:rsid w:val="00442F0B"/>
    <w:rsid w:val="004442DD"/>
    <w:rsid w:val="004520E2"/>
    <w:rsid w:val="004610C3"/>
    <w:rsid w:val="00465C43"/>
    <w:rsid w:val="00495DBA"/>
    <w:rsid w:val="004B114C"/>
    <w:rsid w:val="004B3EC1"/>
    <w:rsid w:val="004C024D"/>
    <w:rsid w:val="004C7672"/>
    <w:rsid w:val="004E1178"/>
    <w:rsid w:val="00515711"/>
    <w:rsid w:val="005169A7"/>
    <w:rsid w:val="005235C0"/>
    <w:rsid w:val="005270D5"/>
    <w:rsid w:val="00544126"/>
    <w:rsid w:val="00573455"/>
    <w:rsid w:val="005956D6"/>
    <w:rsid w:val="00596A93"/>
    <w:rsid w:val="005B1334"/>
    <w:rsid w:val="005B6DB2"/>
    <w:rsid w:val="005D5D97"/>
    <w:rsid w:val="005E0A01"/>
    <w:rsid w:val="00602501"/>
    <w:rsid w:val="006145EA"/>
    <w:rsid w:val="0062665A"/>
    <w:rsid w:val="00645A1C"/>
    <w:rsid w:val="006464F6"/>
    <w:rsid w:val="00656653"/>
    <w:rsid w:val="00671B9D"/>
    <w:rsid w:val="00675FCE"/>
    <w:rsid w:val="006D161A"/>
    <w:rsid w:val="006E439D"/>
    <w:rsid w:val="006E630F"/>
    <w:rsid w:val="00710682"/>
    <w:rsid w:val="0071087B"/>
    <w:rsid w:val="007137E4"/>
    <w:rsid w:val="00713D2C"/>
    <w:rsid w:val="00714919"/>
    <w:rsid w:val="00714FC4"/>
    <w:rsid w:val="00721CF0"/>
    <w:rsid w:val="007346CA"/>
    <w:rsid w:val="007361C0"/>
    <w:rsid w:val="007916D0"/>
    <w:rsid w:val="00792B54"/>
    <w:rsid w:val="00794ACE"/>
    <w:rsid w:val="007B7AEC"/>
    <w:rsid w:val="007E1EE9"/>
    <w:rsid w:val="008373D3"/>
    <w:rsid w:val="00843330"/>
    <w:rsid w:val="00850875"/>
    <w:rsid w:val="0085108B"/>
    <w:rsid w:val="0085583A"/>
    <w:rsid w:val="0086640D"/>
    <w:rsid w:val="00876D67"/>
    <w:rsid w:val="00877C08"/>
    <w:rsid w:val="008A29C3"/>
    <w:rsid w:val="008A4C1C"/>
    <w:rsid w:val="008B666F"/>
    <w:rsid w:val="008B7DDD"/>
    <w:rsid w:val="008C5952"/>
    <w:rsid w:val="008C750E"/>
    <w:rsid w:val="008D104D"/>
    <w:rsid w:val="008E7585"/>
    <w:rsid w:val="008F0BE3"/>
    <w:rsid w:val="009058EE"/>
    <w:rsid w:val="00931D61"/>
    <w:rsid w:val="00934AE6"/>
    <w:rsid w:val="00985F81"/>
    <w:rsid w:val="00987EC5"/>
    <w:rsid w:val="009931A8"/>
    <w:rsid w:val="009B4892"/>
    <w:rsid w:val="009E4A6E"/>
    <w:rsid w:val="009E7D5F"/>
    <w:rsid w:val="00A1164D"/>
    <w:rsid w:val="00A21CCC"/>
    <w:rsid w:val="00A41BA0"/>
    <w:rsid w:val="00A4321A"/>
    <w:rsid w:val="00A47517"/>
    <w:rsid w:val="00A66C61"/>
    <w:rsid w:val="00A7020E"/>
    <w:rsid w:val="00A76D0E"/>
    <w:rsid w:val="00AB56B2"/>
    <w:rsid w:val="00AB6445"/>
    <w:rsid w:val="00AC008D"/>
    <w:rsid w:val="00AC1B19"/>
    <w:rsid w:val="00AC477E"/>
    <w:rsid w:val="00AC76DB"/>
    <w:rsid w:val="00AD5CD3"/>
    <w:rsid w:val="00B02153"/>
    <w:rsid w:val="00B36037"/>
    <w:rsid w:val="00B478FC"/>
    <w:rsid w:val="00B67681"/>
    <w:rsid w:val="00B734CE"/>
    <w:rsid w:val="00BB3E70"/>
    <w:rsid w:val="00BD2287"/>
    <w:rsid w:val="00BD5776"/>
    <w:rsid w:val="00BD7652"/>
    <w:rsid w:val="00BF6109"/>
    <w:rsid w:val="00BF726E"/>
    <w:rsid w:val="00C07310"/>
    <w:rsid w:val="00C15B2F"/>
    <w:rsid w:val="00C15DA3"/>
    <w:rsid w:val="00C168FA"/>
    <w:rsid w:val="00C23A8E"/>
    <w:rsid w:val="00C43DDC"/>
    <w:rsid w:val="00C55AAC"/>
    <w:rsid w:val="00C70B2F"/>
    <w:rsid w:val="00D01855"/>
    <w:rsid w:val="00D070F6"/>
    <w:rsid w:val="00D22EE9"/>
    <w:rsid w:val="00D314D6"/>
    <w:rsid w:val="00D33F2B"/>
    <w:rsid w:val="00D57824"/>
    <w:rsid w:val="00D82928"/>
    <w:rsid w:val="00D84968"/>
    <w:rsid w:val="00D8750C"/>
    <w:rsid w:val="00E0368D"/>
    <w:rsid w:val="00E0478A"/>
    <w:rsid w:val="00E05F2F"/>
    <w:rsid w:val="00E10D1C"/>
    <w:rsid w:val="00E14ABD"/>
    <w:rsid w:val="00E30ABC"/>
    <w:rsid w:val="00E331C1"/>
    <w:rsid w:val="00E42A09"/>
    <w:rsid w:val="00E4315A"/>
    <w:rsid w:val="00E623D9"/>
    <w:rsid w:val="00E76057"/>
    <w:rsid w:val="00EA31DA"/>
    <w:rsid w:val="00EB2533"/>
    <w:rsid w:val="00ED125A"/>
    <w:rsid w:val="00EF127C"/>
    <w:rsid w:val="00F10F66"/>
    <w:rsid w:val="00F31699"/>
    <w:rsid w:val="00F34CF2"/>
    <w:rsid w:val="00F5168B"/>
    <w:rsid w:val="00F64C27"/>
    <w:rsid w:val="00F72F29"/>
    <w:rsid w:val="00F81DAF"/>
    <w:rsid w:val="00F863F5"/>
    <w:rsid w:val="00F9293A"/>
    <w:rsid w:val="00FA5EB1"/>
    <w:rsid w:val="00FC3A06"/>
    <w:rsid w:val="00FD0D00"/>
    <w:rsid w:val="00FD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horizontal:center;mso-width-relative:margin;mso-height-relative:margin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F8E028F"/>
  <w15:docId w15:val="{37E8D02F-D11A-4355-8883-0F5CA796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330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2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8496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F72F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72F29"/>
    <w:rPr>
      <w:kern w:val="2"/>
      <w:sz w:val="24"/>
      <w:szCs w:val="24"/>
    </w:rPr>
  </w:style>
  <w:style w:type="paragraph" w:styleId="a7">
    <w:name w:val="footer"/>
    <w:basedOn w:val="a"/>
    <w:link w:val="a8"/>
    <w:rsid w:val="00F72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F72F29"/>
    <w:rPr>
      <w:kern w:val="2"/>
      <w:sz w:val="24"/>
      <w:szCs w:val="24"/>
    </w:rPr>
  </w:style>
  <w:style w:type="paragraph" w:styleId="a9">
    <w:name w:val="List Paragraph"/>
    <w:basedOn w:val="a"/>
    <w:uiPriority w:val="34"/>
    <w:qFormat/>
    <w:rsid w:val="005956D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DFEBC-0117-4636-9B8A-3A393695C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773638BB.dotm</Template>
  <TotalTime>4</TotalTime>
  <Pages>2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伊藤 俊輔 7971</cp:lastModifiedBy>
  <cp:revision>9</cp:revision>
  <dcterms:created xsi:type="dcterms:W3CDTF">2021-03-12T08:02:00Z</dcterms:created>
  <dcterms:modified xsi:type="dcterms:W3CDTF">2026-07-08T06:29:00Z</dcterms:modified>
</cp:coreProperties>
</file>